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2E5242B8" w:rsidR="000D24FD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AA1A41">
        <w:rPr>
          <w:b/>
          <w:color w:val="000000" w:themeColor="text1"/>
          <w:szCs w:val="18"/>
        </w:rPr>
        <w:t>1286</w:t>
      </w:r>
      <w:r w:rsidR="00623D5E" w:rsidRPr="00991DAA">
        <w:rPr>
          <w:b/>
          <w:color w:val="000000" w:themeColor="text1"/>
          <w:szCs w:val="18"/>
        </w:rPr>
        <w:t>/202</w:t>
      </w:r>
      <w:r w:rsidR="00894920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AA1A41" w:rsidRPr="00AA1A41">
        <w:rPr>
          <w:b/>
          <w:bCs/>
          <w:sz w:val="20"/>
        </w:rPr>
        <w:t>Projekt i budowa sieci elektroenergetycznych SN/</w:t>
      </w:r>
      <w:proofErr w:type="spellStart"/>
      <w:r w:rsidR="00AA1A41" w:rsidRPr="00AA1A41">
        <w:rPr>
          <w:b/>
          <w:bCs/>
          <w:sz w:val="20"/>
        </w:rPr>
        <w:t>nN</w:t>
      </w:r>
      <w:proofErr w:type="spellEnd"/>
      <w:r w:rsidR="00AA1A41" w:rsidRPr="00AA1A41">
        <w:rPr>
          <w:b/>
          <w:bCs/>
          <w:sz w:val="20"/>
        </w:rPr>
        <w:t xml:space="preserve"> do zasilania obiektów na terenie PGE Dystrybucja S.A. Rejonu energetycznego Łomża Oddział Białystok - 3 części. PNO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06F79FB1" w14:textId="77777777" w:rsidR="009653F8" w:rsidRPr="00F06DCF" w:rsidRDefault="009653F8" w:rsidP="00204ECC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</w:p>
    <w:p w14:paraId="51293DB3" w14:textId="77777777" w:rsidR="003A2570" w:rsidRPr="003A2570" w:rsidRDefault="003A2570" w:rsidP="003A2570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cstheme="minorHAnsi"/>
          <w:b/>
          <w:bCs/>
          <w:snapToGrid w:val="0"/>
          <w:sz w:val="20"/>
          <w:szCs w:val="20"/>
          <w:lang w:eastAsia="pl-PL"/>
        </w:rPr>
      </w:pPr>
      <w:r w:rsidRPr="003A2570">
        <w:rPr>
          <w:rFonts w:cstheme="minorHAnsi"/>
          <w:b/>
          <w:bCs/>
          <w:snapToGrid w:val="0"/>
          <w:sz w:val="20"/>
          <w:szCs w:val="20"/>
          <w:lang w:eastAsia="pl-PL"/>
        </w:rPr>
        <w:t>w okresie ostatnich 3 lat przed upływem terminu składania ofert, a jeżeli okres prowadzenia działalności jest krótszy – w tym okresie, wykonał minimum 3 dokumentacje projektowe w branży elektroenergetycznej w zakresie sieci SN.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1FA0F2" w14:textId="77777777" w:rsidR="009653F8" w:rsidRP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p w14:paraId="186215FA" w14:textId="7118D1C8" w:rsidR="00894920" w:rsidRPr="00894920" w:rsidRDefault="003A2570" w:rsidP="003A2570">
      <w:pPr>
        <w:pStyle w:val="Akapitzlist"/>
        <w:numPr>
          <w:ilvl w:val="0"/>
          <w:numId w:val="31"/>
        </w:numPr>
        <w:jc w:val="both"/>
        <w:rPr>
          <w:rFonts w:cstheme="minorHAnsi"/>
          <w:b/>
          <w:bCs/>
          <w:szCs w:val="18"/>
          <w:lang w:eastAsia="pl-PL"/>
        </w:rPr>
      </w:pPr>
      <w:r w:rsidRPr="003A2570">
        <w:rPr>
          <w:rFonts w:cstheme="minorHAnsi"/>
          <w:b/>
          <w:bCs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w branży elektroenergetycznej w zakresie sieci SN.</w:t>
      </w:r>
    </w:p>
    <w:p w14:paraId="338C886D" w14:textId="2F5E7486" w:rsidR="009653F8" w:rsidRPr="00F06DCF" w:rsidRDefault="0064524B" w:rsidP="00894920">
      <w:pPr>
        <w:pStyle w:val="Akapitzlist"/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F06DCF">
        <w:rPr>
          <w:rFonts w:cstheme="minorHAnsi"/>
          <w:b/>
          <w:bCs/>
          <w:szCs w:val="18"/>
          <w:lang w:eastAsia="pl-PL"/>
        </w:rPr>
        <w:t xml:space="preserve"> </w:t>
      </w: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9653F8" w:rsidRPr="00DC202A" w14:paraId="0B9A5654" w14:textId="77777777" w:rsidTr="00AB3314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17FFC28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5F98C75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618E5412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C3C222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19F66C4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1DA40E20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BE958D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F7C1757" w14:textId="77777777" w:rsidR="009653F8" w:rsidRPr="00DC202A" w:rsidRDefault="009653F8" w:rsidP="00AB3314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36984BA2" w14:textId="77777777" w:rsidR="009653F8" w:rsidRPr="00DC202A" w:rsidRDefault="009653F8" w:rsidP="00AB3314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653F8" w:rsidRPr="000D24FD" w14:paraId="11BE91A9" w14:textId="77777777" w:rsidTr="00AB3314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AEE8B24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5CA783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399338B6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5FF37C27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EEBC70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53BFC71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7F4686B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D61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</w:tr>
      <w:tr w:rsidR="009653F8" w:rsidRPr="000D24FD" w14:paraId="467D10E6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56E6B7B1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C21DD16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A2B826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235F14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A76C894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92B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760D95F1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46FE32C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lastRenderedPageBreak/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EED35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2F4CD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2A2799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E2062C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DCF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37E9755F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023E442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9C93A8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7D7F769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33B4CD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5008C55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6EB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8E3F2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37E692E9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1D6FE7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2C1DE8E9" w14:textId="239EC81E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3BD6" w14:textId="77777777" w:rsidR="00DC1FAA" w:rsidRDefault="00DC1FAA" w:rsidP="00582CE9">
      <w:pPr>
        <w:spacing w:after="0"/>
      </w:pPr>
      <w:r>
        <w:separator/>
      </w:r>
    </w:p>
  </w:endnote>
  <w:endnote w:type="continuationSeparator" w:id="0">
    <w:p w14:paraId="788ED9CF" w14:textId="77777777" w:rsidR="00DC1FAA" w:rsidRDefault="00DC1FA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1375" w14:textId="77777777" w:rsidR="00DC1FAA" w:rsidRDefault="00DC1FAA" w:rsidP="00582CE9">
      <w:pPr>
        <w:spacing w:after="0"/>
      </w:pPr>
      <w:r>
        <w:separator/>
      </w:r>
    </w:p>
  </w:footnote>
  <w:footnote w:type="continuationSeparator" w:id="0">
    <w:p w14:paraId="322BCC65" w14:textId="77777777" w:rsidR="00DC1FAA" w:rsidRDefault="00DC1FA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p w14:paraId="2B55E198" w14:textId="77777777" w:rsidR="002E18F2" w:rsidRPr="00AC390E" w:rsidRDefault="002E18F2" w:rsidP="002E18F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8BC512C" w14:textId="77777777" w:rsidR="002E18F2" w:rsidRPr="00AC390E" w:rsidRDefault="002E18F2" w:rsidP="002E18F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</w:t>
          </w:r>
          <w:proofErr w:type="spellStart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części. PNO</w:t>
          </w:r>
        </w:p>
        <w:p w14:paraId="5205B493" w14:textId="0B82CD5E" w:rsidR="00347E8D" w:rsidRPr="006B2C28" w:rsidRDefault="002E18F2" w:rsidP="002E18F2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204334"/>
    <w:multiLevelType w:val="hybridMultilevel"/>
    <w:tmpl w:val="1744153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8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20"/>
  </w:num>
  <w:num w:numId="5" w16cid:durableId="1331298959">
    <w:abstractNumId w:val="18"/>
  </w:num>
  <w:num w:numId="6" w16cid:durableId="2092501302">
    <w:abstractNumId w:val="18"/>
  </w:num>
  <w:num w:numId="7" w16cid:durableId="1498769552">
    <w:abstractNumId w:val="3"/>
  </w:num>
  <w:num w:numId="8" w16cid:durableId="1714574311">
    <w:abstractNumId w:val="27"/>
  </w:num>
  <w:num w:numId="9" w16cid:durableId="661474580">
    <w:abstractNumId w:val="17"/>
  </w:num>
  <w:num w:numId="10" w16cid:durableId="2071420758">
    <w:abstractNumId w:val="4"/>
  </w:num>
  <w:num w:numId="11" w16cid:durableId="319234193">
    <w:abstractNumId w:val="14"/>
  </w:num>
  <w:num w:numId="12" w16cid:durableId="370496119">
    <w:abstractNumId w:val="11"/>
  </w:num>
  <w:num w:numId="13" w16cid:durableId="359746659">
    <w:abstractNumId w:val="26"/>
  </w:num>
  <w:num w:numId="14" w16cid:durableId="583150721">
    <w:abstractNumId w:val="22"/>
  </w:num>
  <w:num w:numId="15" w16cid:durableId="527335136">
    <w:abstractNumId w:val="16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8"/>
  </w:num>
  <w:num w:numId="21" w16cid:durableId="843128442">
    <w:abstractNumId w:val="1"/>
  </w:num>
  <w:num w:numId="22" w16cid:durableId="526137445">
    <w:abstractNumId w:val="15"/>
  </w:num>
  <w:num w:numId="23" w16cid:durableId="388069103">
    <w:abstractNumId w:val="10"/>
  </w:num>
  <w:num w:numId="24" w16cid:durableId="2143840745">
    <w:abstractNumId w:val="21"/>
  </w:num>
  <w:num w:numId="25" w16cid:durableId="704864611">
    <w:abstractNumId w:val="25"/>
  </w:num>
  <w:num w:numId="26" w16cid:durableId="1653096620">
    <w:abstractNumId w:val="2"/>
  </w:num>
  <w:num w:numId="27" w16cid:durableId="308021056">
    <w:abstractNumId w:val="24"/>
  </w:num>
  <w:num w:numId="28" w16cid:durableId="1821268679">
    <w:abstractNumId w:val="23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9"/>
  </w:num>
  <w:num w:numId="31" w16cid:durableId="148681738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6BC6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4ED2"/>
    <w:rsid w:val="002B5C62"/>
    <w:rsid w:val="002C470F"/>
    <w:rsid w:val="002D4CAD"/>
    <w:rsid w:val="002D4E07"/>
    <w:rsid w:val="002E18F2"/>
    <w:rsid w:val="002F10CA"/>
    <w:rsid w:val="00302B3F"/>
    <w:rsid w:val="00303C67"/>
    <w:rsid w:val="0031080F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257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41F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D1A"/>
    <w:rsid w:val="0051760D"/>
    <w:rsid w:val="00520308"/>
    <w:rsid w:val="00535E9B"/>
    <w:rsid w:val="005453F1"/>
    <w:rsid w:val="00551FB7"/>
    <w:rsid w:val="005563FF"/>
    <w:rsid w:val="00562E63"/>
    <w:rsid w:val="00574D7E"/>
    <w:rsid w:val="00582CE9"/>
    <w:rsid w:val="00586A9B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4524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356A1"/>
    <w:rsid w:val="00742321"/>
    <w:rsid w:val="00742807"/>
    <w:rsid w:val="00760251"/>
    <w:rsid w:val="007617E0"/>
    <w:rsid w:val="00765C14"/>
    <w:rsid w:val="007673CA"/>
    <w:rsid w:val="00771F2C"/>
    <w:rsid w:val="00772961"/>
    <w:rsid w:val="00772A8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7F4401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20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3F8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A41"/>
    <w:rsid w:val="00AA3417"/>
    <w:rsid w:val="00AA7314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1D3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27BB"/>
    <w:rsid w:val="00B83A96"/>
    <w:rsid w:val="00B83F8A"/>
    <w:rsid w:val="00BA0FF4"/>
    <w:rsid w:val="00BA183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16F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1FAA"/>
    <w:rsid w:val="00DC202A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DCF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7 do SWZ.docx</dmsv2BaseFileName>
    <dmsv2BaseDisplayName xmlns="http://schemas.microsoft.com/sharepoint/v3">1286 - Załącznik nr 7 do SWZ</dmsv2BaseDisplayName>
    <dmsv2SWPP2ObjectNumber xmlns="http://schemas.microsoft.com/sharepoint/v3">POST/DYS/OB/GZ/01286/2026                         </dmsv2SWPP2ObjectNumber>
    <dmsv2SWPP2SumMD5 xmlns="http://schemas.microsoft.com/sharepoint/v3">8a56d4647420502f7e2631874bd3536d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FJ3FSM7XJ42E-819859022-16803</_dlc_DocId>
    <_dlc_DocIdUrl xmlns="a19cb1c7-c5c7-46d4-85ae-d83685407bba">
      <Url>https://swpp2.dms.gkpge.pl/sites/43/_layouts/15/DocIdRedir.aspx?ID=FJ3FSM7XJ42E-819859022-16803</Url>
      <Description>FJ3FSM7XJ42E-819859022-16803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AE45DF-B2FF-45E5-9B31-04FEC8C38CCA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8E664D-1D3B-4180-A402-2A68F6A0AA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64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10</cp:revision>
  <cp:lastPrinted>2024-07-15T11:21:00Z</cp:lastPrinted>
  <dcterms:created xsi:type="dcterms:W3CDTF">2025-12-04T06:55:00Z</dcterms:created>
  <dcterms:modified xsi:type="dcterms:W3CDTF">2026-04-14T05:23:00Z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83dc65c0-272a-47f0-844a-d9f05f4466f9</vt:lpwstr>
  </property>
</Properties>
</file>